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D1581" w14:textId="77777777" w:rsidR="00947E01" w:rsidRDefault="00947E01" w:rsidP="00947E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COLYN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1A6ED912" w14:textId="77777777" w:rsidR="00947E01" w:rsidRDefault="00947E01" w:rsidP="00947E01">
      <w:pPr>
        <w:pStyle w:val="NoSpacing"/>
        <w:rPr>
          <w:rFonts w:cs="Times New Roman"/>
          <w:szCs w:val="24"/>
        </w:rPr>
      </w:pPr>
    </w:p>
    <w:p w14:paraId="298A4DE6" w14:textId="77777777" w:rsidR="00947E01" w:rsidRDefault="00947E01" w:rsidP="00947E01">
      <w:pPr>
        <w:pStyle w:val="NoSpacing"/>
        <w:rPr>
          <w:rFonts w:cs="Times New Roman"/>
          <w:szCs w:val="24"/>
        </w:rPr>
      </w:pPr>
    </w:p>
    <w:p w14:paraId="39DB3989" w14:textId="77777777" w:rsidR="00947E01" w:rsidRDefault="00947E01" w:rsidP="00947E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Jan.1485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Happisburgh</w:t>
      </w:r>
      <w:proofErr w:type="spellEnd"/>
      <w:r>
        <w:rPr>
          <w:rFonts w:cs="Times New Roman"/>
          <w:szCs w:val="24"/>
        </w:rPr>
        <w:t>,</w:t>
      </w:r>
    </w:p>
    <w:p w14:paraId="2A3B1377" w14:textId="77777777" w:rsidR="00947E01" w:rsidRDefault="00947E01" w:rsidP="00947E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Norfolk, into land holdings of Ralph Neville, 2</w:t>
      </w:r>
      <w:r w:rsidRPr="00570A36">
        <w:rPr>
          <w:rFonts w:cs="Times New Roman"/>
          <w:szCs w:val="24"/>
          <w:vertAlign w:val="superscript"/>
        </w:rPr>
        <w:t>nd</w:t>
      </w:r>
      <w:r>
        <w:rPr>
          <w:rFonts w:cs="Times New Roman"/>
          <w:szCs w:val="24"/>
        </w:rPr>
        <w:t xml:space="preserve"> Earl of Westmoreland(q.v.).</w:t>
      </w:r>
    </w:p>
    <w:p w14:paraId="376675C7" w14:textId="77777777" w:rsidR="00947E01" w:rsidRDefault="00947E01" w:rsidP="00947E01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70C119F3" w14:textId="77777777" w:rsidR="00947E01" w:rsidRDefault="00947E01" w:rsidP="00947E01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p.105)</w:t>
      </w:r>
    </w:p>
    <w:p w14:paraId="3B0D6422" w14:textId="77777777" w:rsidR="00947E01" w:rsidRDefault="00947E01" w:rsidP="00947E01">
      <w:pPr>
        <w:pStyle w:val="NoSpacing"/>
        <w:rPr>
          <w:rFonts w:eastAsia="Times New Roman" w:cs="Times New Roman"/>
          <w:szCs w:val="24"/>
        </w:rPr>
      </w:pPr>
    </w:p>
    <w:p w14:paraId="0BC732B6" w14:textId="77777777" w:rsidR="00947E01" w:rsidRDefault="00947E01" w:rsidP="00947E01">
      <w:pPr>
        <w:pStyle w:val="NoSpacing"/>
        <w:rPr>
          <w:rFonts w:eastAsia="Times New Roman" w:cs="Times New Roman"/>
          <w:szCs w:val="24"/>
        </w:rPr>
      </w:pPr>
    </w:p>
    <w:p w14:paraId="73F13918" w14:textId="77777777" w:rsidR="00947E01" w:rsidRDefault="00947E01" w:rsidP="00947E0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 August 2023</w:t>
      </w:r>
    </w:p>
    <w:p w14:paraId="6C3C00E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8B92F" w14:textId="77777777" w:rsidR="00947E01" w:rsidRDefault="00947E01" w:rsidP="009139A6">
      <w:r>
        <w:separator/>
      </w:r>
    </w:p>
  </w:endnote>
  <w:endnote w:type="continuationSeparator" w:id="0">
    <w:p w14:paraId="433C0418" w14:textId="77777777" w:rsidR="00947E01" w:rsidRDefault="00947E0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EAB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9C7F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CAD0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AB159" w14:textId="77777777" w:rsidR="00947E01" w:rsidRDefault="00947E01" w:rsidP="009139A6">
      <w:r>
        <w:separator/>
      </w:r>
    </w:p>
  </w:footnote>
  <w:footnote w:type="continuationSeparator" w:id="0">
    <w:p w14:paraId="32195F97" w14:textId="77777777" w:rsidR="00947E01" w:rsidRDefault="00947E0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590B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3900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ED2B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E01"/>
    <w:rsid w:val="000666E0"/>
    <w:rsid w:val="002510B7"/>
    <w:rsid w:val="005C130B"/>
    <w:rsid w:val="00826F5C"/>
    <w:rsid w:val="009139A6"/>
    <w:rsid w:val="009448BB"/>
    <w:rsid w:val="00947624"/>
    <w:rsid w:val="00947E01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F00153"/>
  <w15:chartTrackingRefBased/>
  <w15:docId w15:val="{7A9F33ED-576F-4560-B044-23DD57E4D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2023-08-03T19:29:00Z</dcterms:created>
  <dcterms:modified xsi:type="dcterms:W3CDTF">2023-08-03T19:30:00Z</dcterms:modified>
</cp:coreProperties>
</file>